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8F2" w:rsidRDefault="000E48F2" w:rsidP="00F07819">
      <w:pPr>
        <w:jc w:val="center"/>
        <w:rPr>
          <w:rFonts w:ascii="Times New Roman" w:hAnsi="Times New Roman"/>
          <w:b/>
          <w:sz w:val="32"/>
          <w:szCs w:val="32"/>
          <w:lang w:val="tt-RU"/>
        </w:rPr>
      </w:pPr>
      <w:r>
        <w:rPr>
          <w:rFonts w:ascii="Times New Roman" w:hAnsi="Times New Roman"/>
          <w:b/>
          <w:sz w:val="32"/>
          <w:szCs w:val="32"/>
          <w:lang w:val="tt-RU"/>
        </w:rPr>
        <w:t xml:space="preserve">ЗИННАТУЛЛИН ГАРИФ ЗИННТУЛЛОВИЧ </w:t>
      </w:r>
    </w:p>
    <w:p w:rsidR="000E48F2" w:rsidRPr="00E02141" w:rsidRDefault="000E48F2" w:rsidP="00F07819">
      <w:pPr>
        <w:jc w:val="center"/>
        <w:rPr>
          <w:rFonts w:ascii="Times New Roman" w:hAnsi="Times New Roman"/>
          <w:b/>
          <w:sz w:val="32"/>
          <w:szCs w:val="32"/>
          <w:lang w:val="tt-RU"/>
        </w:rPr>
      </w:pPr>
      <w:r>
        <w:rPr>
          <w:rFonts w:ascii="Times New Roman" w:hAnsi="Times New Roman"/>
          <w:b/>
          <w:sz w:val="32"/>
          <w:szCs w:val="32"/>
          <w:lang w:val="tt-RU"/>
        </w:rPr>
        <w:t xml:space="preserve">ХАСАНОВА МАРЬЯМ ХАСАНОВНА </w:t>
      </w:r>
    </w:p>
    <w:p w:rsidR="000E48F2" w:rsidRPr="00F07819" w:rsidRDefault="000E48F2" w:rsidP="00F0781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0E48F2" w:rsidRPr="00F07819" w:rsidRDefault="000E48F2" w:rsidP="00F07819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“</w:t>
      </w:r>
      <w:r w:rsidRPr="00F07819">
        <w:rPr>
          <w:rFonts w:ascii="Times New Roman" w:hAnsi="Times New Roman"/>
          <w:b/>
          <w:sz w:val="28"/>
          <w:szCs w:val="28"/>
          <w:lang w:val="tt-RU"/>
        </w:rPr>
        <w:t>Кешеләр арасында үзара  җылы мөнәсәбәт,</w:t>
      </w:r>
    </w:p>
    <w:p w:rsidR="000E48F2" w:rsidRPr="00F07819" w:rsidRDefault="000E48F2" w:rsidP="00F07819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F07819">
        <w:rPr>
          <w:rFonts w:ascii="Times New Roman" w:hAnsi="Times New Roman"/>
          <w:b/>
          <w:sz w:val="28"/>
          <w:szCs w:val="28"/>
          <w:lang w:val="tt-RU"/>
        </w:rPr>
        <w:t>сәламәтлек,аек акыл,тыныч тормыш булсын иде</w:t>
      </w:r>
      <w:r>
        <w:rPr>
          <w:rFonts w:ascii="Times New Roman" w:hAnsi="Times New Roman"/>
          <w:b/>
          <w:sz w:val="28"/>
          <w:szCs w:val="28"/>
          <w:lang w:val="tt-RU"/>
        </w:rPr>
        <w:t>”</w:t>
      </w:r>
      <w:r w:rsidRPr="00F07819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0E48F2" w:rsidRPr="0097089E" w:rsidRDefault="000E48F2">
      <w:pPr>
        <w:rPr>
          <w:rFonts w:ascii="Arial" w:hAnsi="Arial" w:cs="Arial"/>
          <w:sz w:val="40"/>
          <w:szCs w:val="40"/>
          <w:lang w:val="tt-RU"/>
        </w:rPr>
      </w:pPr>
    </w:p>
    <w:p w:rsidR="000E48F2" w:rsidRDefault="000E48F2" w:rsidP="00F07819">
      <w:pPr>
        <w:jc w:val="center"/>
        <w:rPr>
          <w:rFonts w:ascii="Arial" w:hAnsi="Arial" w:cs="Arial"/>
          <w:sz w:val="40"/>
          <w:szCs w:val="40"/>
          <w:lang w:val="tt-RU"/>
        </w:rPr>
      </w:pPr>
      <w:r w:rsidRPr="00860ADE">
        <w:rPr>
          <w:rFonts w:ascii="Arial" w:hAnsi="Arial" w:cs="Arial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99.5pt;height:264pt;visibility:visible">
            <v:imagedata r:id="rId6" o:title=""/>
          </v:shape>
        </w:pict>
      </w:r>
      <w:r w:rsidRPr="00860ADE">
        <w:rPr>
          <w:rFonts w:ascii="Arial" w:hAnsi="Arial" w:cs="Arial"/>
          <w:noProof/>
          <w:sz w:val="40"/>
          <w:szCs w:val="40"/>
        </w:rPr>
        <w:pict>
          <v:shape id="Рисунок 2" o:spid="_x0000_i1026" type="#_x0000_t75" style="width:214.5pt;height:261pt;visibility:visible">
            <v:imagedata r:id="rId7" o:title=""/>
          </v:shape>
        </w:pict>
      </w:r>
    </w:p>
    <w:p w:rsidR="000E48F2" w:rsidRDefault="000E48F2">
      <w:pPr>
        <w:rPr>
          <w:rFonts w:ascii="Arial" w:hAnsi="Arial" w:cs="Arial"/>
          <w:sz w:val="40"/>
          <w:szCs w:val="40"/>
          <w:lang w:val="tt-RU"/>
        </w:rPr>
      </w:pPr>
      <w:bookmarkStart w:id="0" w:name="_GoBack"/>
      <w:bookmarkEnd w:id="0"/>
    </w:p>
    <w:sectPr w:rsidR="000E48F2" w:rsidSect="006A6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8F2" w:rsidRDefault="000E48F2" w:rsidP="00D709A7">
      <w:pPr>
        <w:spacing w:after="0" w:line="240" w:lineRule="auto"/>
      </w:pPr>
      <w:r>
        <w:separator/>
      </w:r>
    </w:p>
  </w:endnote>
  <w:endnote w:type="continuationSeparator" w:id="1">
    <w:p w:rsidR="000E48F2" w:rsidRDefault="000E48F2" w:rsidP="00D70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8F2" w:rsidRDefault="000E48F2" w:rsidP="00D709A7">
      <w:pPr>
        <w:spacing w:after="0" w:line="240" w:lineRule="auto"/>
      </w:pPr>
      <w:r>
        <w:separator/>
      </w:r>
    </w:p>
  </w:footnote>
  <w:footnote w:type="continuationSeparator" w:id="1">
    <w:p w:rsidR="000E48F2" w:rsidRDefault="000E48F2" w:rsidP="00D709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224"/>
    <w:rsid w:val="000963BF"/>
    <w:rsid w:val="000A0FED"/>
    <w:rsid w:val="000E48F2"/>
    <w:rsid w:val="001E573F"/>
    <w:rsid w:val="003923D2"/>
    <w:rsid w:val="00536454"/>
    <w:rsid w:val="006A6031"/>
    <w:rsid w:val="0082503D"/>
    <w:rsid w:val="0084154E"/>
    <w:rsid w:val="008441DA"/>
    <w:rsid w:val="00860ADE"/>
    <w:rsid w:val="00893AA8"/>
    <w:rsid w:val="008E7133"/>
    <w:rsid w:val="0097089E"/>
    <w:rsid w:val="009A4A3B"/>
    <w:rsid w:val="009C3CF5"/>
    <w:rsid w:val="00B4439C"/>
    <w:rsid w:val="00B7171B"/>
    <w:rsid w:val="00B93286"/>
    <w:rsid w:val="00C254D0"/>
    <w:rsid w:val="00C3614D"/>
    <w:rsid w:val="00D553EF"/>
    <w:rsid w:val="00D709A7"/>
    <w:rsid w:val="00E02141"/>
    <w:rsid w:val="00F07819"/>
    <w:rsid w:val="00F43224"/>
    <w:rsid w:val="00F6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E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09A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70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09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E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</Words>
  <Characters>130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RUSHA</dc:creator>
  <cp:keywords/>
  <dc:description/>
  <cp:lastModifiedBy>Admin</cp:lastModifiedBy>
  <cp:revision>4</cp:revision>
  <dcterms:created xsi:type="dcterms:W3CDTF">2015-02-24T06:49:00Z</dcterms:created>
  <dcterms:modified xsi:type="dcterms:W3CDTF">2015-04-10T15:15:00Z</dcterms:modified>
</cp:coreProperties>
</file>